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2755" w:rsidRDefault="005E10AA" w:rsidP="00C73FA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ALLEGATO 4</w:t>
      </w:r>
    </w:p>
    <w:p w:rsidR="00C73FAC" w:rsidRDefault="005E10AA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  <w:r>
        <w:rPr>
          <w:rFonts w:ascii="Times New Roman" w:hAnsi="Times New Roman" w:cs="Times New Roman"/>
          <w:sz w:val="24"/>
          <w:szCs w:val="24"/>
        </w:rPr>
        <w:t xml:space="preserve">Carte per il livello 3 </w:t>
      </w:r>
      <w:r w:rsidR="00C73FAC" w:rsidRPr="00C73FAC"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t xml:space="preserve"> </w:t>
      </w:r>
    </w:p>
    <w:p w:rsidR="005E10AA" w:rsidRDefault="005E10AA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64E2303C" wp14:editId="5461562C">
            <wp:extent cx="6120130" cy="8999819"/>
            <wp:effectExtent l="0" t="0" r="0" b="0"/>
            <wp:docPr id="5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5842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5E10AA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2B38C11F" wp14:editId="3B55955C">
            <wp:extent cx="6120130" cy="8988664"/>
            <wp:effectExtent l="0" t="0" r="0" b="3175"/>
            <wp:docPr id="6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8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5E10AA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196765DD" wp14:editId="2EBB7EB7">
            <wp:extent cx="6120130" cy="8999819"/>
            <wp:effectExtent l="0" t="0" r="0" b="0"/>
            <wp:docPr id="62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769F3675" wp14:editId="54F916F8">
            <wp:extent cx="6120130" cy="8971060"/>
            <wp:effectExtent l="0" t="0" r="0" b="1905"/>
            <wp:docPr id="73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7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42240472" wp14:editId="7ACB6041">
            <wp:extent cx="6120130" cy="9005407"/>
            <wp:effectExtent l="0" t="0" r="0" b="5715"/>
            <wp:docPr id="7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0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785D2B7F" wp14:editId="295AAAF0">
            <wp:extent cx="6120130" cy="9017537"/>
            <wp:effectExtent l="0" t="0" r="0" b="0"/>
            <wp:docPr id="7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7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0AA" w:rsidRPr="00C73FAC" w:rsidRDefault="005E10AA" w:rsidP="005E10A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04F8EBED" wp14:editId="5C7F9FB7">
            <wp:extent cx="6120130" cy="8988584"/>
            <wp:effectExtent l="0" t="0" r="0" b="3175"/>
            <wp:docPr id="78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88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E10AA" w:rsidRPr="00C73FAC" w:rsidSect="00C73FAC">
      <w:pgSz w:w="11906" w:h="16838"/>
      <w:pgMar w:top="709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FAC"/>
    <w:rsid w:val="00264BBB"/>
    <w:rsid w:val="005E10AA"/>
    <w:rsid w:val="0097104C"/>
    <w:rsid w:val="00C73FAC"/>
    <w:rsid w:val="00F12755"/>
    <w:rsid w:val="00F25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012770D"/>
  <w15:chartTrackingRefBased/>
  <w15:docId w15:val="{822EFD8F-D5CB-4ACC-BD19-C39BF8FA8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1F9362B9</Template>
  <TotalTime>0</TotalTime>
  <Pages>7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Servizio Informatico TI-EDU - USI-SUPSI</Company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Canducci Michele</dc:creator>
  <cp:keywords/>
  <dc:description/>
  <cp:lastModifiedBy>Canducci Michele</cp:lastModifiedBy>
  <cp:revision>2</cp:revision>
  <dcterms:created xsi:type="dcterms:W3CDTF">2018-06-18T08:15:00Z</dcterms:created>
  <dcterms:modified xsi:type="dcterms:W3CDTF">2018-06-18T08:15:00Z</dcterms:modified>
</cp:coreProperties>
</file>